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66C8E3" w14:textId="77777777" w:rsidR="00E26BEE" w:rsidRDefault="00E26BEE" w:rsidP="00E26BEE">
      <w:pPr>
        <w:jc w:val="both"/>
        <w:rPr>
          <w:rFonts w:ascii="Tahoma" w:eastAsiaTheme="minorEastAsia" w:hAnsi="Tahoma" w:cs="Tahoma"/>
        </w:rPr>
      </w:pPr>
    </w:p>
    <w:p w14:paraId="38357286" w14:textId="77777777" w:rsidR="00E26BEE" w:rsidRDefault="00E26BEE" w:rsidP="00E26BEE">
      <w:pPr>
        <w:jc w:val="both"/>
        <w:rPr>
          <w:rFonts w:eastAsiaTheme="minorEastAsia"/>
        </w:rPr>
      </w:pPr>
    </w:p>
    <w:p w14:paraId="75775226" w14:textId="77777777" w:rsidR="00E26BEE" w:rsidRDefault="00E26BEE" w:rsidP="00E26BEE">
      <w:pPr>
        <w:jc w:val="both"/>
        <w:rPr>
          <w:rFonts w:eastAsiaTheme="minorEastAsia"/>
        </w:rPr>
      </w:pPr>
    </w:p>
    <w:p w14:paraId="7D9762FA" w14:textId="77777777" w:rsidR="00452B66" w:rsidRDefault="00452B66" w:rsidP="00452B66">
      <w:pPr>
        <w:pStyle w:val="PODNASLOV"/>
        <w:ind w:left="0" w:firstLine="0"/>
        <w:jc w:val="both"/>
        <w:rPr>
          <w:rFonts w:ascii="Arial" w:hAnsi="Arial" w:cs="Arial"/>
          <w:sz w:val="22"/>
          <w:szCs w:val="22"/>
        </w:rPr>
      </w:pPr>
    </w:p>
    <w:p w14:paraId="33BD15AB" w14:textId="77777777" w:rsidR="00F97F4E" w:rsidRPr="00F97F4E" w:rsidRDefault="00F97F4E" w:rsidP="00F97F4E">
      <w:pPr>
        <w:jc w:val="both"/>
        <w:rPr>
          <w:b/>
        </w:rPr>
      </w:pPr>
      <w:r w:rsidRPr="00F97F4E">
        <w:rPr>
          <w:b/>
        </w:rPr>
        <w:t>POOBLASTILO ZA PODPIS IN ODDAJO PRIJAVNE / PONUDBENE DOKUMENTACIJE</w:t>
      </w:r>
    </w:p>
    <w:p w14:paraId="77F51CE8" w14:textId="77777777" w:rsidR="00F97F4E" w:rsidRDefault="00F97F4E" w:rsidP="00F97F4E">
      <w:pPr>
        <w:jc w:val="both"/>
      </w:pPr>
    </w:p>
    <w:p w14:paraId="1162DDAE" w14:textId="77777777" w:rsidR="00F97F4E" w:rsidRDefault="00F97F4E" w:rsidP="00F97F4E">
      <w:pPr>
        <w:jc w:val="both"/>
      </w:pPr>
    </w:p>
    <w:p w14:paraId="18DF172F" w14:textId="77777777" w:rsidR="00F97F4E" w:rsidRDefault="00F97F4E" w:rsidP="00F97F4E">
      <w:pPr>
        <w:jc w:val="both"/>
      </w:pPr>
      <w:r>
        <w:t>POOBLASTITELJ:    _______________________________________</w:t>
      </w:r>
    </w:p>
    <w:p w14:paraId="418917AD" w14:textId="77777777" w:rsidR="00F97F4E" w:rsidRDefault="00F97F4E" w:rsidP="00F97F4E">
      <w:pPr>
        <w:jc w:val="both"/>
      </w:pPr>
      <w:r>
        <w:t xml:space="preserve"> (ime in sedež do ponudnika)</w:t>
      </w:r>
    </w:p>
    <w:p w14:paraId="435E2B21" w14:textId="77777777" w:rsidR="00F97F4E" w:rsidRDefault="00F97F4E" w:rsidP="00F97F4E">
      <w:pPr>
        <w:jc w:val="both"/>
      </w:pPr>
    </w:p>
    <w:p w14:paraId="0EA95E51" w14:textId="77777777" w:rsidR="00F97F4E" w:rsidRDefault="00F97F4E" w:rsidP="00F97F4E">
      <w:pPr>
        <w:jc w:val="both"/>
      </w:pPr>
    </w:p>
    <w:p w14:paraId="12940E4A" w14:textId="77777777" w:rsidR="00F97F4E" w:rsidRDefault="00F97F4E" w:rsidP="00F97F4E">
      <w:pPr>
        <w:jc w:val="both"/>
      </w:pPr>
      <w:r>
        <w:t>ki ga zastopa:      _______________________________________</w:t>
      </w:r>
    </w:p>
    <w:p w14:paraId="54F4DD96" w14:textId="77777777" w:rsidR="00F97F4E" w:rsidRDefault="00F97F4E" w:rsidP="00F97F4E">
      <w:pPr>
        <w:jc w:val="both"/>
      </w:pPr>
      <w:r>
        <w:t xml:space="preserve">  (ime in priimek)</w:t>
      </w:r>
    </w:p>
    <w:p w14:paraId="50E59FE1" w14:textId="77777777" w:rsidR="00F97F4E" w:rsidRDefault="00F97F4E" w:rsidP="00F97F4E">
      <w:pPr>
        <w:jc w:val="both"/>
      </w:pPr>
    </w:p>
    <w:p w14:paraId="14335328" w14:textId="77777777" w:rsidR="00F97F4E" w:rsidRDefault="00F97F4E" w:rsidP="00F97F4E">
      <w:pPr>
        <w:jc w:val="both"/>
      </w:pPr>
    </w:p>
    <w:p w14:paraId="1009E5E6" w14:textId="77777777" w:rsidR="00F97F4E" w:rsidRDefault="00F97F4E" w:rsidP="00F97F4E">
      <w:pPr>
        <w:jc w:val="both"/>
      </w:pPr>
    </w:p>
    <w:p w14:paraId="66C55D27" w14:textId="77777777" w:rsidR="00F97F4E" w:rsidRDefault="00F97F4E" w:rsidP="00F97F4E">
      <w:pPr>
        <w:jc w:val="both"/>
      </w:pPr>
      <w:r>
        <w:t>POOBLAŠČENEC:  _______________________________________</w:t>
      </w:r>
    </w:p>
    <w:p w14:paraId="3C938EA4" w14:textId="77777777" w:rsidR="00F97F4E" w:rsidRDefault="00F97F4E" w:rsidP="00F97F4E">
      <w:pPr>
        <w:jc w:val="both"/>
      </w:pPr>
      <w:r>
        <w:t xml:space="preserve"> (ime, priimek in razmerje do ponudnika)</w:t>
      </w:r>
    </w:p>
    <w:p w14:paraId="03D3EB85" w14:textId="77777777" w:rsidR="00F97F4E" w:rsidRDefault="00F97F4E" w:rsidP="00F97F4E">
      <w:pPr>
        <w:jc w:val="both"/>
      </w:pPr>
    </w:p>
    <w:p w14:paraId="73FEFACC" w14:textId="77777777" w:rsidR="00F97F4E" w:rsidRDefault="00F97F4E" w:rsidP="00F97F4E">
      <w:pPr>
        <w:jc w:val="both"/>
      </w:pPr>
    </w:p>
    <w:p w14:paraId="17E847C4" w14:textId="77777777" w:rsidR="00F97F4E" w:rsidRDefault="00F97F4E" w:rsidP="00F97F4E">
      <w:pPr>
        <w:jc w:val="both"/>
      </w:pPr>
    </w:p>
    <w:p w14:paraId="4515F428" w14:textId="77777777" w:rsidR="00F97F4E" w:rsidRDefault="00F97F4E" w:rsidP="00F97F4E">
      <w:pPr>
        <w:jc w:val="both"/>
      </w:pPr>
      <w:r>
        <w:t>Pooblastitelj pooblašča pooblaščenca za podpis prijave / ponudbene dokumentacije ter oddajo prijave / ponudbe ter drugih prijavnih / ponudbenih dokumentov v imenu in na račun pooblastitelja, vključno z dokumenti vezanimi na dopolnitve, pojasnila in spremembe prijave / ponudbene dokumentacije v postopku oddaje javnega naročila ___________________________________________________.</w:t>
      </w:r>
    </w:p>
    <w:p w14:paraId="76448715" w14:textId="77777777" w:rsidR="00F97F4E" w:rsidRDefault="00F97F4E" w:rsidP="00F97F4E">
      <w:pPr>
        <w:jc w:val="both"/>
      </w:pPr>
      <w:r>
        <w:t>(ime in št. objave javnega razpisa)</w:t>
      </w:r>
    </w:p>
    <w:p w14:paraId="3DFF27B1" w14:textId="77777777" w:rsidR="00F97F4E" w:rsidRDefault="00F97F4E" w:rsidP="00F97F4E">
      <w:pPr>
        <w:jc w:val="both"/>
      </w:pPr>
    </w:p>
    <w:p w14:paraId="00A27CE8" w14:textId="77777777" w:rsidR="00F97F4E" w:rsidRDefault="00F97F4E" w:rsidP="00F97F4E">
      <w:pPr>
        <w:jc w:val="both"/>
      </w:pPr>
    </w:p>
    <w:p w14:paraId="749E8E52" w14:textId="77777777" w:rsidR="00F97F4E" w:rsidRDefault="00F97F4E" w:rsidP="00F97F4E">
      <w:pPr>
        <w:jc w:val="both"/>
      </w:pPr>
    </w:p>
    <w:p w14:paraId="01C6C8EB" w14:textId="77777777" w:rsidR="00F97F4E" w:rsidRDefault="00F97F4E" w:rsidP="00F97F4E">
      <w:pPr>
        <w:jc w:val="both"/>
      </w:pPr>
      <w:r>
        <w:t>Kraj in datum</w:t>
      </w:r>
      <w:r>
        <w:tab/>
      </w:r>
      <w:r>
        <w:tab/>
        <w:t xml:space="preserve">  Ime in priimek zakonitega zastopnika</w:t>
      </w:r>
    </w:p>
    <w:p w14:paraId="42169864" w14:textId="77777777" w:rsidR="00F97F4E" w:rsidRDefault="00F97F4E" w:rsidP="00F97F4E">
      <w:pPr>
        <w:jc w:val="both"/>
      </w:pPr>
    </w:p>
    <w:p w14:paraId="77E116EF" w14:textId="77777777" w:rsidR="00F97F4E" w:rsidRDefault="00F97F4E" w:rsidP="00F97F4E">
      <w:pPr>
        <w:jc w:val="both"/>
      </w:pPr>
      <w:r>
        <w:t>_____________________</w:t>
      </w:r>
      <w:r>
        <w:tab/>
        <w:t>__________________________________</w:t>
      </w:r>
      <w:r>
        <w:tab/>
      </w:r>
      <w:r>
        <w:tab/>
      </w:r>
      <w:r>
        <w:tab/>
      </w:r>
      <w:r>
        <w:tab/>
        <w:t xml:space="preserve">                                                 </w:t>
      </w:r>
    </w:p>
    <w:p w14:paraId="1139C12B" w14:textId="77777777" w:rsidR="00F97F4E" w:rsidRDefault="00F97F4E" w:rsidP="00F97F4E">
      <w:pPr>
        <w:jc w:val="both"/>
      </w:pPr>
      <w:r>
        <w:tab/>
      </w:r>
      <w:r>
        <w:tab/>
        <w:t xml:space="preserve">                             Podpis</w:t>
      </w:r>
    </w:p>
    <w:p w14:paraId="6FB4494A" w14:textId="77777777" w:rsidR="00F97F4E" w:rsidRDefault="00F97F4E" w:rsidP="00F97F4E">
      <w:pPr>
        <w:tabs>
          <w:tab w:val="left" w:pos="6015"/>
        </w:tabs>
      </w:pPr>
      <w:r>
        <w:tab/>
      </w:r>
    </w:p>
    <w:p w14:paraId="726C7E56" w14:textId="77777777" w:rsidR="00F97F4E" w:rsidRPr="00F97F4E" w:rsidRDefault="00F97F4E" w:rsidP="00F97F4E">
      <w:pPr>
        <w:tabs>
          <w:tab w:val="left" w:pos="6015"/>
        </w:tabs>
      </w:pPr>
      <w:r>
        <w:t xml:space="preserve">                                                                                              _________________________</w:t>
      </w:r>
    </w:p>
    <w:sectPr w:rsidR="00F97F4E" w:rsidRPr="00F97F4E" w:rsidSect="006B59C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6" w:h="16838" w:code="9"/>
      <w:pgMar w:top="1191" w:right="1247" w:bottom="425" w:left="1247" w:header="709" w:footer="1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7D47EB" w14:textId="77777777" w:rsidR="00134705" w:rsidRDefault="00134705">
      <w:r>
        <w:separator/>
      </w:r>
    </w:p>
  </w:endnote>
  <w:endnote w:type="continuationSeparator" w:id="0">
    <w:p w14:paraId="24658372" w14:textId="77777777" w:rsidR="00134705" w:rsidRDefault="001347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808078" w14:textId="77777777" w:rsidR="005D2C06" w:rsidRDefault="005D2C06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18FE09" w14:textId="77777777" w:rsidR="005D2C06" w:rsidRDefault="005D2C06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63AED" w14:textId="77777777" w:rsidR="006B2022" w:rsidRDefault="006B2022" w:rsidP="0084453F">
    <w:pPr>
      <w:pStyle w:val="Noga"/>
      <w:pBdr>
        <w:top w:val="single" w:sz="4" w:space="1" w:color="auto"/>
      </w:pBdr>
      <w:jc w:val="center"/>
      <w:rPr>
        <w:sz w:val="16"/>
        <w:szCs w:val="16"/>
      </w:rPr>
    </w:pPr>
  </w:p>
  <w:p w14:paraId="61FE5A0C" w14:textId="77777777" w:rsidR="00707E9A" w:rsidRPr="00707E9A" w:rsidRDefault="00707E9A">
    <w:pPr>
      <w:pStyle w:val="Noga"/>
      <w:rPr>
        <w:rFonts w:ascii="Arial Black" w:hAnsi="Arial Black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1A75FA" w14:textId="77777777" w:rsidR="00134705" w:rsidRDefault="00134705">
      <w:r>
        <w:separator/>
      </w:r>
    </w:p>
  </w:footnote>
  <w:footnote w:type="continuationSeparator" w:id="0">
    <w:p w14:paraId="183D7487" w14:textId="77777777" w:rsidR="00134705" w:rsidRDefault="001347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B8CF71" w14:textId="77777777" w:rsidR="005D2C06" w:rsidRDefault="005D2C06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D2C2B9" w14:textId="77777777" w:rsidR="005D2C06" w:rsidRDefault="005D2C06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1CC4F3" w14:textId="77777777" w:rsidR="005D2C06" w:rsidRDefault="005D2C06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4767C"/>
    <w:multiLevelType w:val="hybridMultilevel"/>
    <w:tmpl w:val="4612B820"/>
    <w:lvl w:ilvl="0" w:tplc="FD88184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54BD8"/>
    <w:multiLevelType w:val="hybridMultilevel"/>
    <w:tmpl w:val="9BB869D4"/>
    <w:lvl w:ilvl="0" w:tplc="82846FF6">
      <w:start w:val="10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320104"/>
    <w:multiLevelType w:val="hybridMultilevel"/>
    <w:tmpl w:val="2F1A80B4"/>
    <w:lvl w:ilvl="0" w:tplc="171AC564">
      <w:start w:val="12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001F83"/>
    <w:multiLevelType w:val="multilevel"/>
    <w:tmpl w:val="04240029"/>
    <w:lvl w:ilvl="0">
      <w:start w:val="1"/>
      <w:numFmt w:val="decimal"/>
      <w:pStyle w:val="Naslov1"/>
      <w:suff w:val="space"/>
      <w:lvlText w:val="%1. poglavje"/>
      <w:lvlJc w:val="left"/>
    </w:lvl>
    <w:lvl w:ilvl="1">
      <w:start w:val="1"/>
      <w:numFmt w:val="none"/>
      <w:pStyle w:val="Naslov2"/>
      <w:suff w:val="nothing"/>
      <w:lvlText w:val=""/>
      <w:lvlJc w:val="left"/>
    </w:lvl>
    <w:lvl w:ilvl="2">
      <w:start w:val="1"/>
      <w:numFmt w:val="none"/>
      <w:pStyle w:val="Naslov3"/>
      <w:suff w:val="nothing"/>
      <w:lvlText w:val=""/>
      <w:lvlJc w:val="left"/>
    </w:lvl>
    <w:lvl w:ilvl="3">
      <w:start w:val="1"/>
      <w:numFmt w:val="none"/>
      <w:pStyle w:val="Naslov4"/>
      <w:suff w:val="nothing"/>
      <w:lvlText w:val=""/>
      <w:lvlJc w:val="left"/>
    </w:lvl>
    <w:lvl w:ilvl="4">
      <w:start w:val="1"/>
      <w:numFmt w:val="none"/>
      <w:pStyle w:val="Naslov5"/>
      <w:suff w:val="nothing"/>
      <w:lvlText w:val=""/>
      <w:lvlJc w:val="left"/>
    </w:lvl>
    <w:lvl w:ilvl="5">
      <w:start w:val="1"/>
      <w:numFmt w:val="none"/>
      <w:pStyle w:val="Naslov6"/>
      <w:suff w:val="nothing"/>
      <w:lvlText w:val=""/>
      <w:lvlJc w:val="left"/>
    </w:lvl>
    <w:lvl w:ilvl="6">
      <w:start w:val="1"/>
      <w:numFmt w:val="none"/>
      <w:pStyle w:val="Naslov7"/>
      <w:suff w:val="nothing"/>
      <w:lvlText w:val=""/>
      <w:lvlJc w:val="left"/>
    </w:lvl>
    <w:lvl w:ilvl="7">
      <w:start w:val="1"/>
      <w:numFmt w:val="none"/>
      <w:pStyle w:val="Naslov8"/>
      <w:suff w:val="nothing"/>
      <w:lvlText w:val=""/>
      <w:lvlJc w:val="left"/>
    </w:lvl>
    <w:lvl w:ilvl="8">
      <w:start w:val="1"/>
      <w:numFmt w:val="none"/>
      <w:pStyle w:val="Naslov9"/>
      <w:suff w:val="nothing"/>
      <w:lvlText w:val=""/>
      <w:lvlJc w:val="left"/>
    </w:lvl>
  </w:abstractNum>
  <w:abstractNum w:abstractNumId="4" w15:restartNumberingAfterBreak="0">
    <w:nsid w:val="22C474D9"/>
    <w:multiLevelType w:val="multilevel"/>
    <w:tmpl w:val="8220A352"/>
    <w:name w:val="333"/>
    <w:lvl w:ilvl="0">
      <w:start w:val="1"/>
      <w:numFmt w:val="decimal"/>
      <w:pStyle w:val="Golobesedilo"/>
      <w:isLgl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Restart w:val="0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5255E02"/>
    <w:multiLevelType w:val="hybridMultilevel"/>
    <w:tmpl w:val="DC485B3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8663E4">
      <w:start w:val="2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395522"/>
    <w:multiLevelType w:val="hybridMultilevel"/>
    <w:tmpl w:val="382C510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E060C94">
      <w:start w:val="2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D06F76"/>
    <w:multiLevelType w:val="hybridMultilevel"/>
    <w:tmpl w:val="A6D49A9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FC7CD2"/>
    <w:multiLevelType w:val="hybridMultilevel"/>
    <w:tmpl w:val="A950D15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8"/>
  </w:num>
  <w:num w:numId="7">
    <w:abstractNumId w:val="6"/>
  </w:num>
  <w:num w:numId="8">
    <w:abstractNumId w:val="9"/>
  </w:num>
  <w:num w:numId="9">
    <w:abstractNumId w:val="7"/>
  </w:num>
  <w:num w:numId="10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552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F7DD5"/>
    <w:rsid w:val="000021A6"/>
    <w:rsid w:val="00003AC6"/>
    <w:rsid w:val="00004F3D"/>
    <w:rsid w:val="000079C1"/>
    <w:rsid w:val="000079DA"/>
    <w:rsid w:val="00010D30"/>
    <w:rsid w:val="0001410C"/>
    <w:rsid w:val="0001598C"/>
    <w:rsid w:val="00016E5C"/>
    <w:rsid w:val="000224A2"/>
    <w:rsid w:val="000232AC"/>
    <w:rsid w:val="0003556E"/>
    <w:rsid w:val="00040829"/>
    <w:rsid w:val="000470CC"/>
    <w:rsid w:val="000507DF"/>
    <w:rsid w:val="000546FE"/>
    <w:rsid w:val="00054D4A"/>
    <w:rsid w:val="000629B6"/>
    <w:rsid w:val="00066C29"/>
    <w:rsid w:val="00072FEF"/>
    <w:rsid w:val="00074C4C"/>
    <w:rsid w:val="00083AB6"/>
    <w:rsid w:val="00085729"/>
    <w:rsid w:val="00085C92"/>
    <w:rsid w:val="00087174"/>
    <w:rsid w:val="000876F3"/>
    <w:rsid w:val="00096144"/>
    <w:rsid w:val="000A29F3"/>
    <w:rsid w:val="000B0BDC"/>
    <w:rsid w:val="000B4EB9"/>
    <w:rsid w:val="000B6646"/>
    <w:rsid w:val="000C3497"/>
    <w:rsid w:val="000C7982"/>
    <w:rsid w:val="000D07AE"/>
    <w:rsid w:val="000D278D"/>
    <w:rsid w:val="000D4A01"/>
    <w:rsid w:val="000E1E1D"/>
    <w:rsid w:val="000E5909"/>
    <w:rsid w:val="000F0E12"/>
    <w:rsid w:val="000F1D70"/>
    <w:rsid w:val="000F7DD5"/>
    <w:rsid w:val="00101E8B"/>
    <w:rsid w:val="00104713"/>
    <w:rsid w:val="00113AF7"/>
    <w:rsid w:val="00117DAA"/>
    <w:rsid w:val="00121794"/>
    <w:rsid w:val="001273EE"/>
    <w:rsid w:val="00127560"/>
    <w:rsid w:val="0013305A"/>
    <w:rsid w:val="00134705"/>
    <w:rsid w:val="00140C0C"/>
    <w:rsid w:val="00140D3A"/>
    <w:rsid w:val="00143663"/>
    <w:rsid w:val="0015049E"/>
    <w:rsid w:val="00154454"/>
    <w:rsid w:val="00156FDC"/>
    <w:rsid w:val="0015713C"/>
    <w:rsid w:val="00160E8A"/>
    <w:rsid w:val="00164C5D"/>
    <w:rsid w:val="0017100B"/>
    <w:rsid w:val="00171C17"/>
    <w:rsid w:val="00172D63"/>
    <w:rsid w:val="0017567E"/>
    <w:rsid w:val="00186742"/>
    <w:rsid w:val="0018783A"/>
    <w:rsid w:val="0019093A"/>
    <w:rsid w:val="00190AB4"/>
    <w:rsid w:val="00191BCF"/>
    <w:rsid w:val="00192F4E"/>
    <w:rsid w:val="00193BC7"/>
    <w:rsid w:val="001A30BD"/>
    <w:rsid w:val="001C0E9C"/>
    <w:rsid w:val="001C1AAE"/>
    <w:rsid w:val="001C5281"/>
    <w:rsid w:val="001D51E8"/>
    <w:rsid w:val="001D77E3"/>
    <w:rsid w:val="001E2623"/>
    <w:rsid w:val="001F306E"/>
    <w:rsid w:val="001F31D5"/>
    <w:rsid w:val="001F4ACA"/>
    <w:rsid w:val="001F6B00"/>
    <w:rsid w:val="00203A0C"/>
    <w:rsid w:val="002055F5"/>
    <w:rsid w:val="002067FC"/>
    <w:rsid w:val="00213683"/>
    <w:rsid w:val="0022037D"/>
    <w:rsid w:val="00222736"/>
    <w:rsid w:val="00223AC0"/>
    <w:rsid w:val="00230A4E"/>
    <w:rsid w:val="00232D62"/>
    <w:rsid w:val="002406D6"/>
    <w:rsid w:val="002422A9"/>
    <w:rsid w:val="00253970"/>
    <w:rsid w:val="00253E17"/>
    <w:rsid w:val="002608A5"/>
    <w:rsid w:val="00263C00"/>
    <w:rsid w:val="0027006A"/>
    <w:rsid w:val="00272100"/>
    <w:rsid w:val="00273425"/>
    <w:rsid w:val="00273946"/>
    <w:rsid w:val="002802EF"/>
    <w:rsid w:val="00280B71"/>
    <w:rsid w:val="00280BD9"/>
    <w:rsid w:val="002846AC"/>
    <w:rsid w:val="002911CA"/>
    <w:rsid w:val="00291413"/>
    <w:rsid w:val="00293156"/>
    <w:rsid w:val="002A6928"/>
    <w:rsid w:val="002A6E2F"/>
    <w:rsid w:val="002A7A83"/>
    <w:rsid w:val="002A7C95"/>
    <w:rsid w:val="002B2BC8"/>
    <w:rsid w:val="002B6213"/>
    <w:rsid w:val="002C2033"/>
    <w:rsid w:val="002C2E0A"/>
    <w:rsid w:val="002C6856"/>
    <w:rsid w:val="002D194A"/>
    <w:rsid w:val="002D4931"/>
    <w:rsid w:val="002D53AB"/>
    <w:rsid w:val="002E173A"/>
    <w:rsid w:val="002E307E"/>
    <w:rsid w:val="002E3741"/>
    <w:rsid w:val="00320848"/>
    <w:rsid w:val="003277CE"/>
    <w:rsid w:val="0032786F"/>
    <w:rsid w:val="00330E59"/>
    <w:rsid w:val="00337492"/>
    <w:rsid w:val="00345250"/>
    <w:rsid w:val="00347A1F"/>
    <w:rsid w:val="00347B63"/>
    <w:rsid w:val="003509ED"/>
    <w:rsid w:val="00351566"/>
    <w:rsid w:val="00351C22"/>
    <w:rsid w:val="003534B9"/>
    <w:rsid w:val="00360449"/>
    <w:rsid w:val="00367132"/>
    <w:rsid w:val="00372A37"/>
    <w:rsid w:val="00376A80"/>
    <w:rsid w:val="00377585"/>
    <w:rsid w:val="003803BC"/>
    <w:rsid w:val="00380500"/>
    <w:rsid w:val="0038282E"/>
    <w:rsid w:val="003869C6"/>
    <w:rsid w:val="003A0D99"/>
    <w:rsid w:val="003A2E2C"/>
    <w:rsid w:val="003A4100"/>
    <w:rsid w:val="003A5E94"/>
    <w:rsid w:val="003A6304"/>
    <w:rsid w:val="003B165E"/>
    <w:rsid w:val="003B216E"/>
    <w:rsid w:val="003B2898"/>
    <w:rsid w:val="003B4801"/>
    <w:rsid w:val="003B765E"/>
    <w:rsid w:val="003C578C"/>
    <w:rsid w:val="003C58AB"/>
    <w:rsid w:val="003C59F6"/>
    <w:rsid w:val="003C70BA"/>
    <w:rsid w:val="003E225C"/>
    <w:rsid w:val="003E3341"/>
    <w:rsid w:val="003E3991"/>
    <w:rsid w:val="003F03C2"/>
    <w:rsid w:val="003F1D19"/>
    <w:rsid w:val="003F1E11"/>
    <w:rsid w:val="003F6269"/>
    <w:rsid w:val="003F6292"/>
    <w:rsid w:val="003F73A5"/>
    <w:rsid w:val="004041A1"/>
    <w:rsid w:val="00404640"/>
    <w:rsid w:val="00404B6E"/>
    <w:rsid w:val="00416D95"/>
    <w:rsid w:val="004221B1"/>
    <w:rsid w:val="00422C1D"/>
    <w:rsid w:val="004261B4"/>
    <w:rsid w:val="0042732C"/>
    <w:rsid w:val="004317CE"/>
    <w:rsid w:val="004412C8"/>
    <w:rsid w:val="00445289"/>
    <w:rsid w:val="00445C24"/>
    <w:rsid w:val="004505C8"/>
    <w:rsid w:val="00451B78"/>
    <w:rsid w:val="00452B66"/>
    <w:rsid w:val="00457425"/>
    <w:rsid w:val="004612F0"/>
    <w:rsid w:val="004671D7"/>
    <w:rsid w:val="0047453F"/>
    <w:rsid w:val="00474940"/>
    <w:rsid w:val="00474C8F"/>
    <w:rsid w:val="00475ABB"/>
    <w:rsid w:val="00480084"/>
    <w:rsid w:val="00486EFA"/>
    <w:rsid w:val="00493FDE"/>
    <w:rsid w:val="0049648C"/>
    <w:rsid w:val="004A09BF"/>
    <w:rsid w:val="004A114E"/>
    <w:rsid w:val="004A199A"/>
    <w:rsid w:val="004A1C7F"/>
    <w:rsid w:val="004A3DD6"/>
    <w:rsid w:val="004A747A"/>
    <w:rsid w:val="004B6697"/>
    <w:rsid w:val="004B6E36"/>
    <w:rsid w:val="004B75AA"/>
    <w:rsid w:val="004C4086"/>
    <w:rsid w:val="004D3705"/>
    <w:rsid w:val="004D3823"/>
    <w:rsid w:val="004D7B44"/>
    <w:rsid w:val="004E1264"/>
    <w:rsid w:val="004E46E0"/>
    <w:rsid w:val="00500655"/>
    <w:rsid w:val="005046E2"/>
    <w:rsid w:val="00505212"/>
    <w:rsid w:val="00507C68"/>
    <w:rsid w:val="005131BE"/>
    <w:rsid w:val="0052380B"/>
    <w:rsid w:val="0052478C"/>
    <w:rsid w:val="00531F49"/>
    <w:rsid w:val="00536843"/>
    <w:rsid w:val="0054313E"/>
    <w:rsid w:val="00546AAE"/>
    <w:rsid w:val="00556D33"/>
    <w:rsid w:val="0057163B"/>
    <w:rsid w:val="005719A3"/>
    <w:rsid w:val="0058201D"/>
    <w:rsid w:val="00595CD8"/>
    <w:rsid w:val="00596466"/>
    <w:rsid w:val="00597EF9"/>
    <w:rsid w:val="005A3EE7"/>
    <w:rsid w:val="005A7125"/>
    <w:rsid w:val="005B0B78"/>
    <w:rsid w:val="005B5734"/>
    <w:rsid w:val="005B7F1F"/>
    <w:rsid w:val="005C5789"/>
    <w:rsid w:val="005D0457"/>
    <w:rsid w:val="005D2C06"/>
    <w:rsid w:val="005D551B"/>
    <w:rsid w:val="005D7215"/>
    <w:rsid w:val="005D7EDE"/>
    <w:rsid w:val="005E2414"/>
    <w:rsid w:val="005E655D"/>
    <w:rsid w:val="005F3FD4"/>
    <w:rsid w:val="005F52C5"/>
    <w:rsid w:val="005F5CBB"/>
    <w:rsid w:val="00601F0E"/>
    <w:rsid w:val="00602860"/>
    <w:rsid w:val="006060C7"/>
    <w:rsid w:val="0061609D"/>
    <w:rsid w:val="006174DF"/>
    <w:rsid w:val="00624701"/>
    <w:rsid w:val="00624812"/>
    <w:rsid w:val="006328B1"/>
    <w:rsid w:val="00633656"/>
    <w:rsid w:val="00637F5C"/>
    <w:rsid w:val="006413FF"/>
    <w:rsid w:val="006434D9"/>
    <w:rsid w:val="006443AE"/>
    <w:rsid w:val="006448EF"/>
    <w:rsid w:val="0065136B"/>
    <w:rsid w:val="00651F0C"/>
    <w:rsid w:val="00656465"/>
    <w:rsid w:val="00662730"/>
    <w:rsid w:val="00664005"/>
    <w:rsid w:val="00666FF3"/>
    <w:rsid w:val="0067705A"/>
    <w:rsid w:val="00681940"/>
    <w:rsid w:val="00683DD2"/>
    <w:rsid w:val="0068603F"/>
    <w:rsid w:val="006940D9"/>
    <w:rsid w:val="006958C8"/>
    <w:rsid w:val="006A37F0"/>
    <w:rsid w:val="006A3D21"/>
    <w:rsid w:val="006B2022"/>
    <w:rsid w:val="006B59CB"/>
    <w:rsid w:val="006B63D3"/>
    <w:rsid w:val="006D0016"/>
    <w:rsid w:val="006D2935"/>
    <w:rsid w:val="006D30D9"/>
    <w:rsid w:val="006D3A0E"/>
    <w:rsid w:val="006D46CA"/>
    <w:rsid w:val="006D5AD2"/>
    <w:rsid w:val="006E2B25"/>
    <w:rsid w:val="006E4EFA"/>
    <w:rsid w:val="006E7ADF"/>
    <w:rsid w:val="006F100C"/>
    <w:rsid w:val="006F1C4E"/>
    <w:rsid w:val="006F348A"/>
    <w:rsid w:val="006F49DE"/>
    <w:rsid w:val="00700790"/>
    <w:rsid w:val="00705118"/>
    <w:rsid w:val="00707E9A"/>
    <w:rsid w:val="00717D25"/>
    <w:rsid w:val="0072117F"/>
    <w:rsid w:val="00721D31"/>
    <w:rsid w:val="00731177"/>
    <w:rsid w:val="007312D2"/>
    <w:rsid w:val="007319CF"/>
    <w:rsid w:val="007335D0"/>
    <w:rsid w:val="0073797E"/>
    <w:rsid w:val="00744BF9"/>
    <w:rsid w:val="007458A7"/>
    <w:rsid w:val="007509FF"/>
    <w:rsid w:val="00750ED4"/>
    <w:rsid w:val="00752A77"/>
    <w:rsid w:val="007621D3"/>
    <w:rsid w:val="00762674"/>
    <w:rsid w:val="007707E4"/>
    <w:rsid w:val="00771E5F"/>
    <w:rsid w:val="00786ABA"/>
    <w:rsid w:val="00786F12"/>
    <w:rsid w:val="007923A1"/>
    <w:rsid w:val="007972F0"/>
    <w:rsid w:val="007A183D"/>
    <w:rsid w:val="007B0ABC"/>
    <w:rsid w:val="007B2A4C"/>
    <w:rsid w:val="007B4B4F"/>
    <w:rsid w:val="007B6123"/>
    <w:rsid w:val="007B7B1A"/>
    <w:rsid w:val="007B7C85"/>
    <w:rsid w:val="007C078E"/>
    <w:rsid w:val="007C682F"/>
    <w:rsid w:val="007D15DB"/>
    <w:rsid w:val="007D1BB0"/>
    <w:rsid w:val="007D2200"/>
    <w:rsid w:val="007D7C02"/>
    <w:rsid w:val="007E09F9"/>
    <w:rsid w:val="007E127F"/>
    <w:rsid w:val="007E2524"/>
    <w:rsid w:val="007E66A7"/>
    <w:rsid w:val="007F3C63"/>
    <w:rsid w:val="007F3EAB"/>
    <w:rsid w:val="007F561C"/>
    <w:rsid w:val="0080212B"/>
    <w:rsid w:val="00803BA9"/>
    <w:rsid w:val="0080560C"/>
    <w:rsid w:val="00805913"/>
    <w:rsid w:val="00817EF0"/>
    <w:rsid w:val="00820CF3"/>
    <w:rsid w:val="00837AB0"/>
    <w:rsid w:val="00837D6B"/>
    <w:rsid w:val="00837DC1"/>
    <w:rsid w:val="00840407"/>
    <w:rsid w:val="0084445D"/>
    <w:rsid w:val="0084453F"/>
    <w:rsid w:val="0084522A"/>
    <w:rsid w:val="00854901"/>
    <w:rsid w:val="00856A4A"/>
    <w:rsid w:val="00863AEF"/>
    <w:rsid w:val="00865D80"/>
    <w:rsid w:val="00867EE4"/>
    <w:rsid w:val="00870374"/>
    <w:rsid w:val="0087038C"/>
    <w:rsid w:val="008726EE"/>
    <w:rsid w:val="00872D0F"/>
    <w:rsid w:val="00875B70"/>
    <w:rsid w:val="00880828"/>
    <w:rsid w:val="008834E8"/>
    <w:rsid w:val="00895C19"/>
    <w:rsid w:val="008A234B"/>
    <w:rsid w:val="008B0087"/>
    <w:rsid w:val="008B1624"/>
    <w:rsid w:val="008B289E"/>
    <w:rsid w:val="008B4795"/>
    <w:rsid w:val="008B6AEF"/>
    <w:rsid w:val="008C5E97"/>
    <w:rsid w:val="008C6A99"/>
    <w:rsid w:val="008D0C53"/>
    <w:rsid w:val="008D217F"/>
    <w:rsid w:val="008D294D"/>
    <w:rsid w:val="008D5F81"/>
    <w:rsid w:val="008E0DC9"/>
    <w:rsid w:val="008E363C"/>
    <w:rsid w:val="008E3EA4"/>
    <w:rsid w:val="008E4B24"/>
    <w:rsid w:val="008E7EF8"/>
    <w:rsid w:val="008F0DC2"/>
    <w:rsid w:val="008F10AD"/>
    <w:rsid w:val="008F1A62"/>
    <w:rsid w:val="008F6AF1"/>
    <w:rsid w:val="00900FB8"/>
    <w:rsid w:val="0090538C"/>
    <w:rsid w:val="00906051"/>
    <w:rsid w:val="0091315C"/>
    <w:rsid w:val="00916171"/>
    <w:rsid w:val="0091638C"/>
    <w:rsid w:val="00924442"/>
    <w:rsid w:val="00926C80"/>
    <w:rsid w:val="00931DBE"/>
    <w:rsid w:val="00933A0D"/>
    <w:rsid w:val="00935DE8"/>
    <w:rsid w:val="00941EF3"/>
    <w:rsid w:val="00946105"/>
    <w:rsid w:val="00946BD2"/>
    <w:rsid w:val="00954E42"/>
    <w:rsid w:val="00956D28"/>
    <w:rsid w:val="009611AE"/>
    <w:rsid w:val="00962274"/>
    <w:rsid w:val="00963C6A"/>
    <w:rsid w:val="00965529"/>
    <w:rsid w:val="00972F82"/>
    <w:rsid w:val="009805C5"/>
    <w:rsid w:val="0098691E"/>
    <w:rsid w:val="00986C61"/>
    <w:rsid w:val="00991F06"/>
    <w:rsid w:val="009963E5"/>
    <w:rsid w:val="009A1EEA"/>
    <w:rsid w:val="009A2287"/>
    <w:rsid w:val="009A5E33"/>
    <w:rsid w:val="009C132A"/>
    <w:rsid w:val="009C26F3"/>
    <w:rsid w:val="009C2DB6"/>
    <w:rsid w:val="009C7861"/>
    <w:rsid w:val="009D038A"/>
    <w:rsid w:val="009D1C94"/>
    <w:rsid w:val="009D31EA"/>
    <w:rsid w:val="009D6437"/>
    <w:rsid w:val="009D6669"/>
    <w:rsid w:val="009E35AF"/>
    <w:rsid w:val="009E62C8"/>
    <w:rsid w:val="009F3FCC"/>
    <w:rsid w:val="00A05D43"/>
    <w:rsid w:val="00A15EFB"/>
    <w:rsid w:val="00A213EF"/>
    <w:rsid w:val="00A23EDD"/>
    <w:rsid w:val="00A300FB"/>
    <w:rsid w:val="00A3193B"/>
    <w:rsid w:val="00A325AE"/>
    <w:rsid w:val="00A36776"/>
    <w:rsid w:val="00A3799E"/>
    <w:rsid w:val="00A46EDB"/>
    <w:rsid w:val="00A55A76"/>
    <w:rsid w:val="00A61077"/>
    <w:rsid w:val="00A6429E"/>
    <w:rsid w:val="00A646BD"/>
    <w:rsid w:val="00A650C2"/>
    <w:rsid w:val="00A65CF8"/>
    <w:rsid w:val="00A65E9C"/>
    <w:rsid w:val="00A70542"/>
    <w:rsid w:val="00A735DA"/>
    <w:rsid w:val="00A7581F"/>
    <w:rsid w:val="00A857B4"/>
    <w:rsid w:val="00A86ED6"/>
    <w:rsid w:val="00A87AB6"/>
    <w:rsid w:val="00AB13BA"/>
    <w:rsid w:val="00AB1A86"/>
    <w:rsid w:val="00AB257C"/>
    <w:rsid w:val="00AB55E1"/>
    <w:rsid w:val="00AC46EF"/>
    <w:rsid w:val="00AC5D78"/>
    <w:rsid w:val="00AC5DB1"/>
    <w:rsid w:val="00AD19F0"/>
    <w:rsid w:val="00AD1AD8"/>
    <w:rsid w:val="00AD3269"/>
    <w:rsid w:val="00AD588E"/>
    <w:rsid w:val="00AE2579"/>
    <w:rsid w:val="00AE2E5D"/>
    <w:rsid w:val="00AF0598"/>
    <w:rsid w:val="00AF10E9"/>
    <w:rsid w:val="00B13860"/>
    <w:rsid w:val="00B14F6D"/>
    <w:rsid w:val="00B15098"/>
    <w:rsid w:val="00B22002"/>
    <w:rsid w:val="00B240EA"/>
    <w:rsid w:val="00B2764F"/>
    <w:rsid w:val="00B344B4"/>
    <w:rsid w:val="00B35501"/>
    <w:rsid w:val="00B378E4"/>
    <w:rsid w:val="00B409DB"/>
    <w:rsid w:val="00B44BD0"/>
    <w:rsid w:val="00B51B31"/>
    <w:rsid w:val="00B55E66"/>
    <w:rsid w:val="00B61094"/>
    <w:rsid w:val="00B70E4D"/>
    <w:rsid w:val="00B725B4"/>
    <w:rsid w:val="00B775D4"/>
    <w:rsid w:val="00B77D09"/>
    <w:rsid w:val="00B80B9A"/>
    <w:rsid w:val="00B83CF9"/>
    <w:rsid w:val="00B85E47"/>
    <w:rsid w:val="00B86197"/>
    <w:rsid w:val="00B87640"/>
    <w:rsid w:val="00B95095"/>
    <w:rsid w:val="00BA1B97"/>
    <w:rsid w:val="00BA41F1"/>
    <w:rsid w:val="00BB0BC9"/>
    <w:rsid w:val="00BB22B0"/>
    <w:rsid w:val="00BB4E32"/>
    <w:rsid w:val="00BB704D"/>
    <w:rsid w:val="00BC1752"/>
    <w:rsid w:val="00BC7FB2"/>
    <w:rsid w:val="00BD2E06"/>
    <w:rsid w:val="00BD6D64"/>
    <w:rsid w:val="00BE00EE"/>
    <w:rsid w:val="00BE17D6"/>
    <w:rsid w:val="00BE322B"/>
    <w:rsid w:val="00BF527B"/>
    <w:rsid w:val="00C03662"/>
    <w:rsid w:val="00C0792E"/>
    <w:rsid w:val="00C10B8E"/>
    <w:rsid w:val="00C12A13"/>
    <w:rsid w:val="00C13819"/>
    <w:rsid w:val="00C1417A"/>
    <w:rsid w:val="00C157DF"/>
    <w:rsid w:val="00C1612D"/>
    <w:rsid w:val="00C16FBE"/>
    <w:rsid w:val="00C17711"/>
    <w:rsid w:val="00C2126F"/>
    <w:rsid w:val="00C22976"/>
    <w:rsid w:val="00C234A3"/>
    <w:rsid w:val="00C24F57"/>
    <w:rsid w:val="00C259B8"/>
    <w:rsid w:val="00C26542"/>
    <w:rsid w:val="00C26AD8"/>
    <w:rsid w:val="00C327CE"/>
    <w:rsid w:val="00C339D9"/>
    <w:rsid w:val="00C33D3A"/>
    <w:rsid w:val="00C37A43"/>
    <w:rsid w:val="00C4222A"/>
    <w:rsid w:val="00C444FF"/>
    <w:rsid w:val="00C458DB"/>
    <w:rsid w:val="00C53477"/>
    <w:rsid w:val="00C55885"/>
    <w:rsid w:val="00C565FD"/>
    <w:rsid w:val="00C66398"/>
    <w:rsid w:val="00C72780"/>
    <w:rsid w:val="00C73FE8"/>
    <w:rsid w:val="00C74A3A"/>
    <w:rsid w:val="00C750ED"/>
    <w:rsid w:val="00C75B84"/>
    <w:rsid w:val="00C83E47"/>
    <w:rsid w:val="00C87C7E"/>
    <w:rsid w:val="00C96A8E"/>
    <w:rsid w:val="00CA0020"/>
    <w:rsid w:val="00CA3C35"/>
    <w:rsid w:val="00CA487E"/>
    <w:rsid w:val="00CC2E75"/>
    <w:rsid w:val="00CC6327"/>
    <w:rsid w:val="00CD4D2D"/>
    <w:rsid w:val="00CD4F75"/>
    <w:rsid w:val="00CD5AD4"/>
    <w:rsid w:val="00CE05A6"/>
    <w:rsid w:val="00CE46B5"/>
    <w:rsid w:val="00CE695D"/>
    <w:rsid w:val="00CF18CD"/>
    <w:rsid w:val="00CF1C15"/>
    <w:rsid w:val="00CF2CB9"/>
    <w:rsid w:val="00CF3398"/>
    <w:rsid w:val="00CF3FE2"/>
    <w:rsid w:val="00CF533C"/>
    <w:rsid w:val="00D04949"/>
    <w:rsid w:val="00D04B91"/>
    <w:rsid w:val="00D04D75"/>
    <w:rsid w:val="00D11131"/>
    <w:rsid w:val="00D11720"/>
    <w:rsid w:val="00D15831"/>
    <w:rsid w:val="00D223BC"/>
    <w:rsid w:val="00D26D5D"/>
    <w:rsid w:val="00D31EC0"/>
    <w:rsid w:val="00D32D22"/>
    <w:rsid w:val="00D33D85"/>
    <w:rsid w:val="00D35E3B"/>
    <w:rsid w:val="00D44FF5"/>
    <w:rsid w:val="00D50DF8"/>
    <w:rsid w:val="00D56A9B"/>
    <w:rsid w:val="00D60DCB"/>
    <w:rsid w:val="00D60EB4"/>
    <w:rsid w:val="00D61CF2"/>
    <w:rsid w:val="00D662A7"/>
    <w:rsid w:val="00D70991"/>
    <w:rsid w:val="00D7211F"/>
    <w:rsid w:val="00D725C4"/>
    <w:rsid w:val="00D72AAB"/>
    <w:rsid w:val="00D72AC6"/>
    <w:rsid w:val="00D75296"/>
    <w:rsid w:val="00D905E5"/>
    <w:rsid w:val="00D90F9F"/>
    <w:rsid w:val="00D92323"/>
    <w:rsid w:val="00D92E8A"/>
    <w:rsid w:val="00D94613"/>
    <w:rsid w:val="00D9799E"/>
    <w:rsid w:val="00DA5100"/>
    <w:rsid w:val="00DB307E"/>
    <w:rsid w:val="00DB5A29"/>
    <w:rsid w:val="00DB5D12"/>
    <w:rsid w:val="00DB694F"/>
    <w:rsid w:val="00DC0911"/>
    <w:rsid w:val="00DC4502"/>
    <w:rsid w:val="00DC60B2"/>
    <w:rsid w:val="00DD271E"/>
    <w:rsid w:val="00DD2B0D"/>
    <w:rsid w:val="00DE4D19"/>
    <w:rsid w:val="00DE5637"/>
    <w:rsid w:val="00DF381A"/>
    <w:rsid w:val="00DF65DA"/>
    <w:rsid w:val="00E004C5"/>
    <w:rsid w:val="00E02E14"/>
    <w:rsid w:val="00E04362"/>
    <w:rsid w:val="00E073DD"/>
    <w:rsid w:val="00E13185"/>
    <w:rsid w:val="00E1450B"/>
    <w:rsid w:val="00E1761B"/>
    <w:rsid w:val="00E2111E"/>
    <w:rsid w:val="00E239F7"/>
    <w:rsid w:val="00E2525B"/>
    <w:rsid w:val="00E26BEE"/>
    <w:rsid w:val="00E271C7"/>
    <w:rsid w:val="00E33CD8"/>
    <w:rsid w:val="00E345D7"/>
    <w:rsid w:val="00E3592B"/>
    <w:rsid w:val="00E40703"/>
    <w:rsid w:val="00E4409A"/>
    <w:rsid w:val="00E468E6"/>
    <w:rsid w:val="00E46C6A"/>
    <w:rsid w:val="00E571E8"/>
    <w:rsid w:val="00E57D90"/>
    <w:rsid w:val="00E60A0C"/>
    <w:rsid w:val="00E60E75"/>
    <w:rsid w:val="00E61848"/>
    <w:rsid w:val="00E62CE9"/>
    <w:rsid w:val="00E6325B"/>
    <w:rsid w:val="00E65A3F"/>
    <w:rsid w:val="00E77724"/>
    <w:rsid w:val="00E804C8"/>
    <w:rsid w:val="00E8336F"/>
    <w:rsid w:val="00E83D0A"/>
    <w:rsid w:val="00E84275"/>
    <w:rsid w:val="00E9133A"/>
    <w:rsid w:val="00E91D4C"/>
    <w:rsid w:val="00E9773D"/>
    <w:rsid w:val="00EA1CF1"/>
    <w:rsid w:val="00EA5733"/>
    <w:rsid w:val="00EB341B"/>
    <w:rsid w:val="00EB7736"/>
    <w:rsid w:val="00EC40EC"/>
    <w:rsid w:val="00ED0E52"/>
    <w:rsid w:val="00ED3BE6"/>
    <w:rsid w:val="00ED4B89"/>
    <w:rsid w:val="00ED4E74"/>
    <w:rsid w:val="00ED556D"/>
    <w:rsid w:val="00EE7233"/>
    <w:rsid w:val="00EF04B7"/>
    <w:rsid w:val="00EF1815"/>
    <w:rsid w:val="00EF4246"/>
    <w:rsid w:val="00EF7BFE"/>
    <w:rsid w:val="00EF7FA2"/>
    <w:rsid w:val="00F06389"/>
    <w:rsid w:val="00F20C18"/>
    <w:rsid w:val="00F257FA"/>
    <w:rsid w:val="00F2699F"/>
    <w:rsid w:val="00F310BD"/>
    <w:rsid w:val="00F32654"/>
    <w:rsid w:val="00F3299C"/>
    <w:rsid w:val="00F355F4"/>
    <w:rsid w:val="00F40A3A"/>
    <w:rsid w:val="00F47A65"/>
    <w:rsid w:val="00F6038A"/>
    <w:rsid w:val="00F62F08"/>
    <w:rsid w:val="00F67421"/>
    <w:rsid w:val="00F7062A"/>
    <w:rsid w:val="00F82AC4"/>
    <w:rsid w:val="00F86EF9"/>
    <w:rsid w:val="00F916E9"/>
    <w:rsid w:val="00F97F4E"/>
    <w:rsid w:val="00FA0545"/>
    <w:rsid w:val="00FA7702"/>
    <w:rsid w:val="00FA7A22"/>
    <w:rsid w:val="00FB0637"/>
    <w:rsid w:val="00FB0C9C"/>
    <w:rsid w:val="00FB5561"/>
    <w:rsid w:val="00FC0603"/>
    <w:rsid w:val="00FC26CD"/>
    <w:rsid w:val="00FC2730"/>
    <w:rsid w:val="00FC6AAF"/>
    <w:rsid w:val="00FD1F8C"/>
    <w:rsid w:val="00FD2249"/>
    <w:rsid w:val="00FD4423"/>
    <w:rsid w:val="00FD4551"/>
    <w:rsid w:val="00FE0402"/>
    <w:rsid w:val="00FE26FD"/>
    <w:rsid w:val="00FE4223"/>
    <w:rsid w:val="00FE5B96"/>
    <w:rsid w:val="00FE71E7"/>
    <w:rsid w:val="00FF1D87"/>
    <w:rsid w:val="00FF222B"/>
    <w:rsid w:val="00FF3610"/>
    <w:rsid w:val="00FF3755"/>
    <w:rsid w:val="00FF4989"/>
    <w:rsid w:val="00FF5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A89EB77"/>
  <w15:docId w15:val="{BF5DE33D-74B3-496E-9F8D-A5DF36B372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="Arial"/>
        <w:sz w:val="22"/>
        <w:szCs w:val="22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qFormat/>
    <w:pPr>
      <w:keepNext/>
      <w:numPr>
        <w:numId w:val="2"/>
      </w:numPr>
      <w:outlineLvl w:val="0"/>
    </w:pPr>
    <w:rPr>
      <w:rFonts w:ascii="Arial Black" w:hAnsi="Arial Black"/>
      <w:b/>
      <w:sz w:val="24"/>
    </w:rPr>
  </w:style>
  <w:style w:type="paragraph" w:styleId="Naslov2">
    <w:name w:val="heading 2"/>
    <w:basedOn w:val="Navaden"/>
    <w:next w:val="Navaden"/>
    <w:qFormat/>
    <w:pPr>
      <w:keepNext/>
      <w:numPr>
        <w:ilvl w:val="1"/>
        <w:numId w:val="2"/>
      </w:numPr>
      <w:spacing w:before="240" w:after="60"/>
      <w:outlineLvl w:val="1"/>
    </w:pPr>
    <w:rPr>
      <w:b/>
      <w:i/>
      <w:sz w:val="24"/>
    </w:rPr>
  </w:style>
  <w:style w:type="paragraph" w:styleId="Naslov3">
    <w:name w:val="heading 3"/>
    <w:basedOn w:val="Navaden"/>
    <w:next w:val="Navaden"/>
    <w:qFormat/>
    <w:pPr>
      <w:keepNext/>
      <w:numPr>
        <w:ilvl w:val="2"/>
        <w:numId w:val="2"/>
      </w:numPr>
      <w:spacing w:before="240" w:after="60"/>
      <w:outlineLvl w:val="2"/>
    </w:pPr>
    <w:rPr>
      <w:sz w:val="24"/>
    </w:rPr>
  </w:style>
  <w:style w:type="paragraph" w:styleId="Naslov4">
    <w:name w:val="heading 4"/>
    <w:basedOn w:val="Navaden"/>
    <w:next w:val="Navaden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Naslov5">
    <w:name w:val="heading 5"/>
    <w:basedOn w:val="Navaden"/>
    <w:next w:val="Navaden"/>
    <w:qFormat/>
    <w:pPr>
      <w:numPr>
        <w:ilvl w:val="4"/>
        <w:numId w:val="2"/>
      </w:numPr>
      <w:spacing w:before="240" w:after="60"/>
      <w:outlineLvl w:val="4"/>
    </w:pPr>
  </w:style>
  <w:style w:type="paragraph" w:styleId="Naslov6">
    <w:name w:val="heading 6"/>
    <w:basedOn w:val="Navaden"/>
    <w:next w:val="Navaden"/>
    <w:qFormat/>
    <w:pPr>
      <w:numPr>
        <w:ilvl w:val="5"/>
        <w:numId w:val="2"/>
      </w:numPr>
      <w:spacing w:before="240" w:after="60"/>
      <w:outlineLvl w:val="5"/>
    </w:pPr>
    <w:rPr>
      <w:rFonts w:ascii="Times New Roman" w:hAnsi="Times New Roman"/>
      <w:i/>
    </w:rPr>
  </w:style>
  <w:style w:type="paragraph" w:styleId="Naslov7">
    <w:name w:val="heading 7"/>
    <w:basedOn w:val="Navaden"/>
    <w:next w:val="Navaden"/>
    <w:qFormat/>
    <w:pPr>
      <w:numPr>
        <w:ilvl w:val="6"/>
        <w:numId w:val="2"/>
      </w:numPr>
      <w:spacing w:before="240" w:after="60"/>
      <w:outlineLvl w:val="6"/>
    </w:pPr>
    <w:rPr>
      <w:sz w:val="20"/>
    </w:rPr>
  </w:style>
  <w:style w:type="paragraph" w:styleId="Naslov8">
    <w:name w:val="heading 8"/>
    <w:basedOn w:val="Navaden"/>
    <w:next w:val="Navaden"/>
    <w:qFormat/>
    <w:pPr>
      <w:numPr>
        <w:ilvl w:val="7"/>
        <w:numId w:val="2"/>
      </w:numPr>
      <w:spacing w:before="240" w:after="60"/>
      <w:outlineLvl w:val="7"/>
    </w:pPr>
    <w:rPr>
      <w:i/>
      <w:sz w:val="20"/>
    </w:rPr>
  </w:style>
  <w:style w:type="paragraph" w:styleId="Naslov9">
    <w:name w:val="heading 9"/>
    <w:basedOn w:val="Navaden"/>
    <w:next w:val="Navaden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</w:style>
  <w:style w:type="character" w:styleId="Hiperpovezava">
    <w:name w:val="Hyperlink"/>
    <w:rPr>
      <w:color w:val="0000FF"/>
      <w:u w:val="single"/>
    </w:rPr>
  </w:style>
  <w:style w:type="character" w:styleId="SledenaHiperpovezava">
    <w:name w:val="FollowedHyperlink"/>
    <w:rPr>
      <w:color w:val="800080"/>
      <w:u w:val="single"/>
    </w:rPr>
  </w:style>
  <w:style w:type="paragraph" w:styleId="Telobesedila">
    <w:name w:val="Body Text"/>
    <w:basedOn w:val="Navaden"/>
    <w:pPr>
      <w:tabs>
        <w:tab w:val="left" w:pos="360"/>
      </w:tabs>
      <w:jc w:val="both"/>
    </w:pPr>
    <w:rPr>
      <w:rFonts w:ascii="Times New Roman" w:hAnsi="Times New Roman"/>
      <w:sz w:val="24"/>
    </w:rPr>
  </w:style>
  <w:style w:type="paragraph" w:styleId="Telobesedila-zamik">
    <w:name w:val="Body Text Indent"/>
    <w:basedOn w:val="Navaden"/>
    <w:pPr>
      <w:keepLines/>
      <w:jc w:val="both"/>
      <w:outlineLvl w:val="0"/>
    </w:pPr>
  </w:style>
  <w:style w:type="paragraph" w:styleId="Golobesedilo">
    <w:name w:val="Plain Text"/>
    <w:basedOn w:val="Navaden"/>
    <w:pPr>
      <w:numPr>
        <w:numId w:val="1"/>
      </w:numPr>
    </w:pPr>
    <w:rPr>
      <w:rFonts w:ascii="Courier New" w:hAnsi="Courier New"/>
      <w:sz w:val="20"/>
    </w:rPr>
  </w:style>
  <w:style w:type="paragraph" w:styleId="Telobesedila3">
    <w:name w:val="Body Text 3"/>
    <w:basedOn w:val="Navaden"/>
    <w:pPr>
      <w:keepNext/>
      <w:keepLines/>
      <w:spacing w:line="240" w:lineRule="atLeast"/>
      <w:jc w:val="both"/>
    </w:pPr>
    <w:rPr>
      <w:b/>
    </w:rPr>
  </w:style>
  <w:style w:type="paragraph" w:styleId="Besedilooblaka">
    <w:name w:val="Balloon Text"/>
    <w:basedOn w:val="Navaden"/>
    <w:semiHidden/>
    <w:rsid w:val="00B55E66"/>
    <w:rPr>
      <w:rFonts w:ascii="Tahoma" w:hAnsi="Tahoma" w:cs="Tahoma"/>
      <w:sz w:val="16"/>
      <w:szCs w:val="16"/>
    </w:rPr>
  </w:style>
  <w:style w:type="character" w:customStyle="1" w:styleId="NogaZnak">
    <w:name w:val="Noga Znak"/>
    <w:link w:val="Noga"/>
    <w:uiPriority w:val="99"/>
    <w:rsid w:val="00707E9A"/>
    <w:rPr>
      <w:rFonts w:ascii="Bookman Old Style" w:hAnsi="Bookman Old Style"/>
      <w:sz w:val="22"/>
    </w:rPr>
  </w:style>
  <w:style w:type="paragraph" w:customStyle="1" w:styleId="3372873BB58A4DED866D2BE34882C06C">
    <w:name w:val="3372873BB58A4DED866D2BE34882C06C"/>
    <w:rsid w:val="0084453F"/>
    <w:pPr>
      <w:spacing w:after="200" w:line="276" w:lineRule="auto"/>
    </w:pPr>
    <w:rPr>
      <w:rFonts w:ascii="Calibri" w:hAnsi="Calibri"/>
    </w:rPr>
  </w:style>
  <w:style w:type="paragraph" w:styleId="Odstavekseznama">
    <w:name w:val="List Paragraph"/>
    <w:basedOn w:val="Navaden"/>
    <w:uiPriority w:val="34"/>
    <w:qFormat/>
    <w:rsid w:val="00E4409A"/>
    <w:pPr>
      <w:ind w:left="720"/>
      <w:contextualSpacing/>
    </w:pPr>
  </w:style>
  <w:style w:type="paragraph" w:customStyle="1" w:styleId="PODNASLOV">
    <w:name w:val="PODNASLOV"/>
    <w:basedOn w:val="Navaden"/>
    <w:qFormat/>
    <w:rsid w:val="00452B66"/>
    <w:pPr>
      <w:spacing w:after="240"/>
      <w:ind w:left="284" w:hanging="284"/>
    </w:pPr>
    <w:rPr>
      <w:rFonts w:ascii="Trebuchet MS" w:eastAsiaTheme="minorEastAsia" w:hAnsi="Trebuchet MS" w:cs="Times New Roman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452B66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tjanar\AppData\Local\Microsoft\Windows\Temporary%20Internet%20Files\Content.Outlook\VDW1Y8RZ\Enotna%20predloga%20OV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5EF2A9E-85F4-476B-931E-A6E7EECEB2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Enotna predloga OV</Template>
  <TotalTime>0</TotalTime>
  <Pages>1</Pages>
  <Words>162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</vt:lpstr>
    </vt:vector>
  </TitlesOfParts>
  <Company>Občina Vodice</Company>
  <LinksUpToDate>false</LinksUpToDate>
  <CharactersWithSpaces>1086</CharactersWithSpaces>
  <SharedDoc>false</SharedDoc>
  <HLinks>
    <vt:vector size="12" baseType="variant">
      <vt:variant>
        <vt:i4>5243007</vt:i4>
      </vt:variant>
      <vt:variant>
        <vt:i4>3</vt:i4>
      </vt:variant>
      <vt:variant>
        <vt:i4>0</vt:i4>
      </vt:variant>
      <vt:variant>
        <vt:i4>5</vt:i4>
      </vt:variant>
      <vt:variant>
        <vt:lpwstr>mailto:obcina@vodice.si</vt:lpwstr>
      </vt:variant>
      <vt:variant>
        <vt:lpwstr/>
      </vt:variant>
      <vt:variant>
        <vt:i4>1900608</vt:i4>
      </vt:variant>
      <vt:variant>
        <vt:i4>0</vt:i4>
      </vt:variant>
      <vt:variant>
        <vt:i4>0</vt:i4>
      </vt:variant>
      <vt:variant>
        <vt:i4>5</vt:i4>
      </vt:variant>
      <vt:variant>
        <vt:lpwstr>http://www.vodice.si/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</dc:title>
  <dc:creator>Tatjana Resman</dc:creator>
  <cp:lastModifiedBy>HP 2018</cp:lastModifiedBy>
  <cp:revision>3</cp:revision>
  <cp:lastPrinted>2021-04-22T09:02:00Z</cp:lastPrinted>
  <dcterms:created xsi:type="dcterms:W3CDTF">2021-07-09T09:47:00Z</dcterms:created>
  <dcterms:modified xsi:type="dcterms:W3CDTF">2022-01-18T09:48:00Z</dcterms:modified>
</cp:coreProperties>
</file>